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EE27D" w14:textId="6CB463BA" w:rsidR="00333712" w:rsidRDefault="00BA13F5" w:rsidP="00C15362">
      <w:pPr>
        <w:pStyle w:val="Heading1"/>
        <w:spacing w:after="0"/>
      </w:pPr>
      <w:r>
        <w:t>Social Posts</w:t>
      </w:r>
    </w:p>
    <w:p w14:paraId="5F62D100" w14:textId="3B73C6CA" w:rsidR="00BA13F5" w:rsidRPr="00BA13F5" w:rsidRDefault="00BA13F5" w:rsidP="00C15362">
      <w:pPr>
        <w:spacing w:after="0"/>
        <w:rPr>
          <w:rStyle w:val="IntenseEmphasis"/>
        </w:rPr>
      </w:pPr>
      <w:r w:rsidRPr="00BA13F5">
        <w:rPr>
          <w:rStyle w:val="IntenseEmphasis"/>
        </w:rPr>
        <w:t>For use on Facebook</w:t>
      </w:r>
      <w:r w:rsidR="00BF1928">
        <w:rPr>
          <w:rStyle w:val="IntenseEmphasis"/>
        </w:rPr>
        <w:t xml:space="preserve"> </w:t>
      </w:r>
      <w:r w:rsidRPr="00BA13F5">
        <w:rPr>
          <w:rStyle w:val="IntenseEmphasis"/>
        </w:rPr>
        <w:t>and Instagram</w:t>
      </w:r>
    </w:p>
    <w:p w14:paraId="08BA66B3" w14:textId="7DC4A16F" w:rsidR="00BA13F5" w:rsidRDefault="00BA13F5" w:rsidP="00C15362">
      <w:pPr>
        <w:spacing w:after="0"/>
      </w:pPr>
    </w:p>
    <w:p w14:paraId="5DC3AC2D" w14:textId="3559D2B0" w:rsidR="00742A2D" w:rsidRDefault="004C52F6" w:rsidP="00C15362">
      <w:pPr>
        <w:pStyle w:val="Subtitle"/>
        <w:spacing w:after="0"/>
      </w:pPr>
      <w:r>
        <w:t xml:space="preserve">INSTAGRAM </w:t>
      </w:r>
      <w:r w:rsidR="00BA13F5">
        <w:t>POST</w:t>
      </w:r>
    </w:p>
    <w:p w14:paraId="2AD36A6B" w14:textId="56970FFE" w:rsidR="00D57F4D" w:rsidRDefault="00BA13F5" w:rsidP="004C52F6">
      <w:pPr>
        <w:spacing w:after="0"/>
      </w:pPr>
      <w:r w:rsidRPr="00BA13F5">
        <w:rPr>
          <w:b/>
          <w:bCs/>
          <w:highlight w:val="lightGray"/>
        </w:rPr>
        <w:t>&lt;Handle&gt;</w:t>
      </w:r>
      <w:r w:rsidRPr="00BA13F5">
        <w:rPr>
          <w:b/>
          <w:bCs/>
        </w:rPr>
        <w:t xml:space="preserve"> </w:t>
      </w:r>
      <w:r w:rsidR="004C52F6">
        <w:t>Introducing our newest MRI that</w:t>
      </w:r>
      <w:r>
        <w:t xml:space="preserve"> </w:t>
      </w:r>
      <w:r w:rsidR="004C52F6">
        <w:t xml:space="preserve">adapts to your body for a more precise, fast, and comfortable exam. With exceptional image quality and a patient-friendly experience, this is the MRI trusted by doctors and preferred by patients. </w:t>
      </w:r>
    </w:p>
    <w:p w14:paraId="72C98688" w14:textId="44E4E156" w:rsidR="00D57F4D" w:rsidRDefault="00D57F4D" w:rsidP="004C52F6">
      <w:pPr>
        <w:spacing w:after="0"/>
      </w:pPr>
    </w:p>
    <w:p w14:paraId="488CE6AA" w14:textId="7C4D747D" w:rsidR="00D57F4D" w:rsidRDefault="00D57F4D" w:rsidP="004C52F6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7162E26" wp14:editId="484D7FA4">
            <wp:simplePos x="0" y="0"/>
            <wp:positionH relativeFrom="column">
              <wp:posOffset>1492250</wp:posOffset>
            </wp:positionH>
            <wp:positionV relativeFrom="paragraph">
              <wp:posOffset>10795</wp:posOffset>
            </wp:positionV>
            <wp:extent cx="2921000" cy="49942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1000" cy="4994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96D355" w14:textId="797BCB96" w:rsidR="00D57F4D" w:rsidRDefault="00D57F4D" w:rsidP="004C52F6">
      <w:pPr>
        <w:spacing w:after="0"/>
      </w:pPr>
    </w:p>
    <w:p w14:paraId="717AC994" w14:textId="3E4A7715" w:rsidR="00D57F4D" w:rsidRDefault="00D57F4D" w:rsidP="004C52F6">
      <w:pPr>
        <w:spacing w:after="0"/>
      </w:pPr>
    </w:p>
    <w:p w14:paraId="626C3431" w14:textId="4FD62A72" w:rsidR="00D57F4D" w:rsidRDefault="00D57F4D" w:rsidP="004C52F6">
      <w:pPr>
        <w:spacing w:after="0"/>
      </w:pPr>
    </w:p>
    <w:p w14:paraId="694781A6" w14:textId="34E99A89" w:rsidR="00D57F4D" w:rsidRDefault="00D57F4D" w:rsidP="004C52F6">
      <w:pPr>
        <w:spacing w:after="0"/>
      </w:pPr>
    </w:p>
    <w:p w14:paraId="4728510F" w14:textId="70BA74E7" w:rsidR="00D57F4D" w:rsidRDefault="00D57F4D" w:rsidP="004C52F6">
      <w:pPr>
        <w:spacing w:after="0"/>
      </w:pPr>
    </w:p>
    <w:p w14:paraId="3C23B48F" w14:textId="1886A5C9" w:rsidR="00D57F4D" w:rsidRDefault="00D57F4D" w:rsidP="004C52F6">
      <w:pPr>
        <w:spacing w:after="0"/>
      </w:pPr>
    </w:p>
    <w:p w14:paraId="6C96BBBE" w14:textId="63770050" w:rsidR="00D57F4D" w:rsidRDefault="00D57F4D" w:rsidP="004C52F6">
      <w:pPr>
        <w:spacing w:after="0"/>
      </w:pPr>
    </w:p>
    <w:p w14:paraId="2EE09DB3" w14:textId="7A0EB052" w:rsidR="00D57F4D" w:rsidRDefault="00D57F4D" w:rsidP="004C52F6">
      <w:pPr>
        <w:spacing w:after="0"/>
      </w:pPr>
    </w:p>
    <w:p w14:paraId="208F20E5" w14:textId="2DEDA245" w:rsidR="00D57F4D" w:rsidRDefault="00D57F4D" w:rsidP="004C52F6">
      <w:pPr>
        <w:spacing w:after="0"/>
      </w:pPr>
    </w:p>
    <w:p w14:paraId="107709EF" w14:textId="41C4D9A2" w:rsidR="00D57F4D" w:rsidRDefault="00D57F4D" w:rsidP="004C52F6">
      <w:pPr>
        <w:spacing w:after="0"/>
      </w:pPr>
    </w:p>
    <w:p w14:paraId="37DE0474" w14:textId="4C55F6DC" w:rsidR="00D57F4D" w:rsidRDefault="00D57F4D" w:rsidP="004C52F6">
      <w:pPr>
        <w:spacing w:after="0"/>
      </w:pPr>
    </w:p>
    <w:p w14:paraId="31BC9E4F" w14:textId="2C120801" w:rsidR="00D57F4D" w:rsidRDefault="00D57F4D" w:rsidP="004C52F6">
      <w:pPr>
        <w:spacing w:after="0"/>
      </w:pPr>
    </w:p>
    <w:p w14:paraId="4AC9D6E5" w14:textId="3C45E270" w:rsidR="00D57F4D" w:rsidRDefault="00D57F4D" w:rsidP="004C52F6">
      <w:pPr>
        <w:spacing w:after="0"/>
      </w:pPr>
    </w:p>
    <w:p w14:paraId="600CB4F5" w14:textId="628705C6" w:rsidR="00D57F4D" w:rsidRDefault="00D57F4D" w:rsidP="004C52F6">
      <w:pPr>
        <w:spacing w:after="0"/>
      </w:pPr>
    </w:p>
    <w:p w14:paraId="70F576E9" w14:textId="13DFBDC3" w:rsidR="00D57F4D" w:rsidRDefault="00D57F4D" w:rsidP="004C52F6">
      <w:pPr>
        <w:spacing w:after="0"/>
      </w:pPr>
    </w:p>
    <w:p w14:paraId="097F91B9" w14:textId="7E061C4D" w:rsidR="00D57F4D" w:rsidRDefault="00D57F4D" w:rsidP="004C52F6">
      <w:pPr>
        <w:spacing w:after="0"/>
      </w:pPr>
    </w:p>
    <w:p w14:paraId="4B78BBB8" w14:textId="71C66486" w:rsidR="00D57F4D" w:rsidRDefault="00D57F4D" w:rsidP="004C52F6">
      <w:pPr>
        <w:spacing w:after="0"/>
      </w:pPr>
    </w:p>
    <w:p w14:paraId="630B4AFC" w14:textId="43488B60" w:rsidR="00D57F4D" w:rsidRDefault="00D57F4D" w:rsidP="004C52F6">
      <w:pPr>
        <w:spacing w:after="0"/>
      </w:pPr>
    </w:p>
    <w:p w14:paraId="5117B5F2" w14:textId="15ABD71D" w:rsidR="00D57F4D" w:rsidRDefault="00D57F4D" w:rsidP="004C52F6">
      <w:pPr>
        <w:spacing w:after="0"/>
      </w:pPr>
    </w:p>
    <w:p w14:paraId="7C6830F9" w14:textId="442BBE90" w:rsidR="00D57F4D" w:rsidRDefault="00D57F4D" w:rsidP="004C52F6">
      <w:pPr>
        <w:spacing w:after="0"/>
      </w:pPr>
    </w:p>
    <w:p w14:paraId="5D3A68C3" w14:textId="77777777" w:rsidR="00D57F4D" w:rsidRDefault="00D57F4D" w:rsidP="004C52F6">
      <w:pPr>
        <w:spacing w:after="0"/>
      </w:pPr>
    </w:p>
    <w:p w14:paraId="4B742840" w14:textId="79CD97E0" w:rsidR="00302947" w:rsidRDefault="00302947" w:rsidP="004C52F6">
      <w:pPr>
        <w:spacing w:after="0"/>
      </w:pPr>
    </w:p>
    <w:p w14:paraId="23D65FA0" w14:textId="1E231B6D" w:rsidR="00302947" w:rsidRDefault="00302947" w:rsidP="00302947">
      <w:pPr>
        <w:spacing w:after="0"/>
        <w:jc w:val="center"/>
      </w:pPr>
    </w:p>
    <w:p w14:paraId="47EF453B" w14:textId="26C4055E" w:rsidR="00D63DB8" w:rsidRDefault="00D63DB8" w:rsidP="004C52F6">
      <w:pPr>
        <w:spacing w:after="0"/>
      </w:pPr>
    </w:p>
    <w:p w14:paraId="490EB1ED" w14:textId="56DC8F28" w:rsidR="00D57F4D" w:rsidRDefault="00D57F4D" w:rsidP="004C52F6">
      <w:pPr>
        <w:spacing w:after="0"/>
      </w:pPr>
    </w:p>
    <w:p w14:paraId="666CC2E7" w14:textId="757DFBCB" w:rsidR="00D57F4D" w:rsidRDefault="00D57F4D" w:rsidP="004C52F6">
      <w:pPr>
        <w:spacing w:after="0"/>
      </w:pPr>
    </w:p>
    <w:p w14:paraId="7D319FD1" w14:textId="73CD058A" w:rsidR="00D57F4D" w:rsidRDefault="00D57F4D" w:rsidP="004C52F6">
      <w:pPr>
        <w:spacing w:after="0"/>
      </w:pPr>
    </w:p>
    <w:p w14:paraId="1B5A7FA3" w14:textId="79DF5778" w:rsidR="00D57F4D" w:rsidRDefault="00D57F4D" w:rsidP="004C52F6">
      <w:pPr>
        <w:spacing w:after="0"/>
      </w:pPr>
    </w:p>
    <w:p w14:paraId="082B8CD6" w14:textId="09C69323" w:rsidR="00D57F4D" w:rsidRDefault="00D57F4D" w:rsidP="004C52F6">
      <w:pPr>
        <w:spacing w:after="0"/>
      </w:pPr>
    </w:p>
    <w:p w14:paraId="22074B55" w14:textId="0CE1B667" w:rsidR="00D57F4D" w:rsidRDefault="00D57F4D" w:rsidP="004C52F6">
      <w:pPr>
        <w:spacing w:after="0"/>
      </w:pPr>
    </w:p>
    <w:p w14:paraId="0E7DC487" w14:textId="512CB04F" w:rsidR="00BA13F5" w:rsidRDefault="00BA13F5" w:rsidP="00C15362">
      <w:pPr>
        <w:spacing w:after="0"/>
      </w:pPr>
    </w:p>
    <w:p w14:paraId="1DAA5D62" w14:textId="3C5C7AB7" w:rsidR="00C15362" w:rsidRDefault="00D63DB8" w:rsidP="00D63DB8">
      <w:pPr>
        <w:spacing w:after="0"/>
        <w:jc w:val="center"/>
      </w:pPr>
      <w:r w:rsidRPr="00D63DB8">
        <w:rPr>
          <w:rStyle w:val="IntenseEmphasis"/>
        </w:rPr>
        <w:t>SAMPLE IN LAYOUT</w:t>
      </w:r>
    </w:p>
    <w:p w14:paraId="209023D2" w14:textId="77777777" w:rsidR="00302947" w:rsidRDefault="00302947" w:rsidP="00C15362">
      <w:pPr>
        <w:pStyle w:val="Subtitle"/>
        <w:spacing w:after="0"/>
      </w:pPr>
    </w:p>
    <w:p w14:paraId="22BC724E" w14:textId="77777777" w:rsidR="00302947" w:rsidRDefault="00302947" w:rsidP="00C15362">
      <w:pPr>
        <w:pStyle w:val="Subtitle"/>
        <w:spacing w:after="0"/>
      </w:pPr>
    </w:p>
    <w:p w14:paraId="7BC51FAD" w14:textId="77777777" w:rsidR="00D57F4D" w:rsidRDefault="00D57F4D" w:rsidP="00C15362">
      <w:pPr>
        <w:pStyle w:val="Subtitle"/>
        <w:spacing w:after="0"/>
      </w:pPr>
    </w:p>
    <w:p w14:paraId="16A74D6F" w14:textId="77777777" w:rsidR="00D57F4D" w:rsidRDefault="00D57F4D" w:rsidP="00C15362">
      <w:pPr>
        <w:pStyle w:val="Subtitle"/>
        <w:spacing w:after="0"/>
      </w:pPr>
    </w:p>
    <w:p w14:paraId="286A26FC" w14:textId="545D342C" w:rsidR="00BA13F5" w:rsidRDefault="004C52F6" w:rsidP="00C15362">
      <w:pPr>
        <w:pStyle w:val="Subtitle"/>
        <w:spacing w:after="0"/>
      </w:pPr>
      <w:r>
        <w:lastRenderedPageBreak/>
        <w:t xml:space="preserve">FACEBOOK </w:t>
      </w:r>
      <w:r w:rsidR="00DA0556">
        <w:t>POST</w:t>
      </w:r>
    </w:p>
    <w:p w14:paraId="24C9A3EF" w14:textId="34E74901" w:rsidR="00DA0556" w:rsidRPr="00DA0556" w:rsidRDefault="00DA0556" w:rsidP="00C15362">
      <w:pPr>
        <w:spacing w:after="0"/>
        <w:rPr>
          <w:rFonts w:ascii="Helvetica Neue LT Std 75" w:hAnsi="Helvetica Neue LT Std 75"/>
          <w:b/>
          <w:bCs/>
          <w:color w:val="004F8A"/>
        </w:rPr>
      </w:pPr>
      <w:r w:rsidRPr="00BA13F5">
        <w:rPr>
          <w:rStyle w:val="IntenseEmphasis"/>
        </w:rPr>
        <w:t xml:space="preserve">Headline </w:t>
      </w:r>
    </w:p>
    <w:p w14:paraId="7505CB63" w14:textId="77777777" w:rsidR="004C52F6" w:rsidRDefault="004C52F6" w:rsidP="00C15362">
      <w:pPr>
        <w:spacing w:after="0"/>
        <w:rPr>
          <w:b/>
          <w:bCs/>
        </w:rPr>
      </w:pPr>
      <w:r>
        <w:rPr>
          <w:b/>
          <w:bCs/>
        </w:rPr>
        <w:t>Exceptional images. Extraordinary patient care.</w:t>
      </w:r>
    </w:p>
    <w:p w14:paraId="14E2B00E" w14:textId="5788BBD0" w:rsidR="004C52F6" w:rsidRPr="004C52F6" w:rsidRDefault="004C52F6" w:rsidP="00C15362">
      <w:pPr>
        <w:spacing w:after="0"/>
        <w:rPr>
          <w:rStyle w:val="IntenseEmphasis"/>
        </w:rPr>
      </w:pPr>
      <w:r w:rsidRPr="004C52F6">
        <w:rPr>
          <w:rStyle w:val="IntenseEmphasis"/>
        </w:rPr>
        <w:t>Sub-head</w:t>
      </w:r>
    </w:p>
    <w:p w14:paraId="3399F347" w14:textId="49113078" w:rsidR="004C52F6" w:rsidRPr="004C52F6" w:rsidRDefault="004C52F6" w:rsidP="00C15362">
      <w:pPr>
        <w:spacing w:after="0"/>
      </w:pPr>
      <w:r>
        <w:t>This is MRI at &lt;Facility Name&gt;</w:t>
      </w:r>
    </w:p>
    <w:p w14:paraId="1E5F0CA9" w14:textId="7116DB29" w:rsidR="00DA0556" w:rsidRPr="00DA0556" w:rsidRDefault="00DA0556" w:rsidP="00C15362">
      <w:pPr>
        <w:spacing w:after="0"/>
        <w:rPr>
          <w:rStyle w:val="IntenseEmphasis"/>
        </w:rPr>
      </w:pPr>
      <w:r w:rsidRPr="00DA0556">
        <w:rPr>
          <w:rStyle w:val="IntenseEmphasis"/>
        </w:rPr>
        <w:t>Body Copy</w:t>
      </w:r>
    </w:p>
    <w:p w14:paraId="6CDDD44D" w14:textId="1DBABA69" w:rsidR="00D63DB8" w:rsidRDefault="004C52F6" w:rsidP="00C15362">
      <w:pPr>
        <w:spacing w:after="0"/>
      </w:pPr>
      <w:r>
        <w:t xml:space="preserve">Introducing our new, industry-leading MRI that adapts to your body for a more precise, fast, and comfortable exam. With exceptional image quality, this is the MRI your doctor needs. And the speed and comfort you desire. </w:t>
      </w:r>
    </w:p>
    <w:p w14:paraId="15D94A06" w14:textId="77777777" w:rsidR="00D63DB8" w:rsidRDefault="00D63DB8" w:rsidP="00C15362">
      <w:pPr>
        <w:spacing w:after="0"/>
      </w:pPr>
    </w:p>
    <w:p w14:paraId="0F2CBB10" w14:textId="2E75BA23" w:rsidR="00DA0556" w:rsidRDefault="00AC4E19" w:rsidP="00D63DB8">
      <w:pPr>
        <w:spacing w:after="0"/>
        <w:jc w:val="center"/>
      </w:pPr>
      <w:r>
        <w:rPr>
          <w:noProof/>
        </w:rPr>
        <w:drawing>
          <wp:inline distT="0" distB="0" distL="0" distR="0" wp14:anchorId="3D3357EA" wp14:editId="7513E7BE">
            <wp:extent cx="3301112" cy="5324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343" cy="533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6E40A" w14:textId="38CAAFA7" w:rsidR="00DA0556" w:rsidRPr="00DA0556" w:rsidRDefault="00DA0556" w:rsidP="00C15362">
      <w:pPr>
        <w:spacing w:after="0"/>
      </w:pPr>
    </w:p>
    <w:p w14:paraId="1F57CFE6" w14:textId="29BA0963" w:rsidR="00DA0556" w:rsidRPr="00DA0556" w:rsidRDefault="00D63DB8" w:rsidP="009349FF">
      <w:pPr>
        <w:spacing w:after="0"/>
        <w:jc w:val="center"/>
      </w:pPr>
      <w:r w:rsidRPr="00D63DB8">
        <w:rPr>
          <w:rStyle w:val="IntenseEmphasis"/>
        </w:rPr>
        <w:t>SAMPLE IN LAYOUT</w:t>
      </w:r>
    </w:p>
    <w:sectPr w:rsidR="00DA0556" w:rsidRPr="00DA0556" w:rsidSect="00742A2D">
      <w:headerReference w:type="default" r:id="rId11"/>
      <w:footerReference w:type="default" r:id="rId12"/>
      <w:pgSz w:w="12240" w:h="15840"/>
      <w:pgMar w:top="2403" w:right="1440" w:bottom="144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25D5D" w14:textId="77777777" w:rsidR="00F93970" w:rsidRDefault="00F93970" w:rsidP="00742A2D">
      <w:r>
        <w:separator/>
      </w:r>
    </w:p>
  </w:endnote>
  <w:endnote w:type="continuationSeparator" w:id="0">
    <w:p w14:paraId="14053440" w14:textId="77777777" w:rsidR="00F93970" w:rsidRDefault="00F93970" w:rsidP="0074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T Std 55 Roman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ngla Sangam MN">
    <w:altName w:val="Kartika"/>
    <w:charset w:val="00"/>
    <w:family w:val="auto"/>
    <w:pitch w:val="variable"/>
    <w:sig w:usb0="80800003" w:usb1="00000000" w:usb2="00000000" w:usb3="00000000" w:csb0="00000001" w:csb1="00000000"/>
  </w:font>
  <w:font w:name="Helvetica Neue LT Std 75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58004" w14:textId="77777777" w:rsidR="00742A2D" w:rsidRDefault="00742A2D" w:rsidP="00742A2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CB7457" wp14:editId="2B3AE8E0">
              <wp:simplePos x="0" y="0"/>
              <wp:positionH relativeFrom="column">
                <wp:posOffset>-895784</wp:posOffset>
              </wp:positionH>
              <wp:positionV relativeFrom="paragraph">
                <wp:posOffset>289560</wp:posOffset>
              </wp:positionV>
              <wp:extent cx="7772400" cy="280657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80657"/>
                      </a:xfrm>
                      <a:prstGeom prst="rect">
                        <a:avLst/>
                      </a:prstGeom>
                      <a:solidFill>
                        <a:srgbClr val="004F8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37C7CD" id="Rectangle 4" o:spid="_x0000_s1026" style="position:absolute;margin-left:-70.55pt;margin-top:22.8pt;width:612pt;height:22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" fillcolor="#004f8a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D06D25" w14:textId="77777777" w:rsidR="00F93970" w:rsidRDefault="00F93970" w:rsidP="00742A2D">
      <w:r>
        <w:separator/>
      </w:r>
    </w:p>
  </w:footnote>
  <w:footnote w:type="continuationSeparator" w:id="0">
    <w:p w14:paraId="66CF19C0" w14:textId="77777777" w:rsidR="00F93970" w:rsidRDefault="00F93970" w:rsidP="00742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76D57" w14:textId="77777777" w:rsidR="00742A2D" w:rsidRDefault="00742A2D" w:rsidP="00742A2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31A4DE" wp14:editId="048EBFE7">
              <wp:simplePos x="0" y="0"/>
              <wp:positionH relativeFrom="column">
                <wp:posOffset>-896620</wp:posOffset>
              </wp:positionH>
              <wp:positionV relativeFrom="paragraph">
                <wp:posOffset>648423</wp:posOffset>
              </wp:positionV>
              <wp:extent cx="7772400" cy="274320"/>
              <wp:effectExtent l="0" t="0" r="0" b="508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274320"/>
                      </a:xfrm>
                      <a:prstGeom prst="rect">
                        <a:avLst/>
                      </a:prstGeom>
                      <a:solidFill>
                        <a:srgbClr val="D7E5EE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37DE41" id="Rectangle 3" o:spid="_x0000_s1026" style="position:absolute;margin-left:-70.6pt;margin-top:51.05pt;width:612pt;height:2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" fillcolor="#d7e5ee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64BFEE" wp14:editId="7B240472">
              <wp:simplePos x="0" y="0"/>
              <wp:positionH relativeFrom="column">
                <wp:posOffset>-895985</wp:posOffset>
              </wp:positionH>
              <wp:positionV relativeFrom="paragraph">
                <wp:posOffset>-264795</wp:posOffset>
              </wp:positionV>
              <wp:extent cx="7772400" cy="914400"/>
              <wp:effectExtent l="0" t="0" r="0" b="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14400"/>
                      </a:xfrm>
                      <a:prstGeom prst="rect">
                        <a:avLst/>
                      </a:prstGeom>
                      <a:solidFill>
                        <a:srgbClr val="004F8A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A05E34" id="Rectangle 2" o:spid="_x0000_s1026" style="position:absolute;margin-left:-70.55pt;margin-top:-20.85pt;width:612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" fillcolor="#004f8a" stroked="f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1A3"/>
    <w:rsid w:val="00205919"/>
    <w:rsid w:val="002569E9"/>
    <w:rsid w:val="002803E4"/>
    <w:rsid w:val="0028743A"/>
    <w:rsid w:val="00302947"/>
    <w:rsid w:val="003102ED"/>
    <w:rsid w:val="00336674"/>
    <w:rsid w:val="004C209D"/>
    <w:rsid w:val="004C52F6"/>
    <w:rsid w:val="004C6EF4"/>
    <w:rsid w:val="0050794F"/>
    <w:rsid w:val="005771FB"/>
    <w:rsid w:val="005B33E3"/>
    <w:rsid w:val="005B7ECC"/>
    <w:rsid w:val="005D51ED"/>
    <w:rsid w:val="006111A3"/>
    <w:rsid w:val="00626CCE"/>
    <w:rsid w:val="006772C1"/>
    <w:rsid w:val="00742A2D"/>
    <w:rsid w:val="007C6960"/>
    <w:rsid w:val="00810654"/>
    <w:rsid w:val="008169EA"/>
    <w:rsid w:val="008C74E0"/>
    <w:rsid w:val="008E0CF8"/>
    <w:rsid w:val="009349FF"/>
    <w:rsid w:val="00A14043"/>
    <w:rsid w:val="00AC4E19"/>
    <w:rsid w:val="00AE02D8"/>
    <w:rsid w:val="00AE6155"/>
    <w:rsid w:val="00B534B1"/>
    <w:rsid w:val="00B96EE3"/>
    <w:rsid w:val="00BA13F5"/>
    <w:rsid w:val="00BB6CBA"/>
    <w:rsid w:val="00BF1928"/>
    <w:rsid w:val="00C15362"/>
    <w:rsid w:val="00C17794"/>
    <w:rsid w:val="00D348C8"/>
    <w:rsid w:val="00D57F4D"/>
    <w:rsid w:val="00D6024C"/>
    <w:rsid w:val="00D63DB8"/>
    <w:rsid w:val="00DA0556"/>
    <w:rsid w:val="00E86AC5"/>
    <w:rsid w:val="00F71572"/>
    <w:rsid w:val="00F93970"/>
    <w:rsid w:val="00FC2E5A"/>
    <w:rsid w:val="00FF3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1CBFD"/>
  <w15:chartTrackingRefBased/>
  <w15:docId w15:val="{6AFA50BE-AB96-41F2-ABFC-1DD07EB20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Arial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rogress Normal"/>
    <w:qFormat/>
    <w:rsid w:val="00742A2D"/>
    <w:pPr>
      <w:widowControl w:val="0"/>
      <w:autoSpaceDE w:val="0"/>
      <w:autoSpaceDN w:val="0"/>
      <w:spacing w:after="120"/>
    </w:pPr>
    <w:rPr>
      <w:rFonts w:ascii="Helvetica Neue LT Std 55 Roman" w:hAnsi="Helvetica Neue LT Std 55 Roman" w:cs="Bangla Sangam MN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42A2D"/>
    <w:pPr>
      <w:spacing w:after="480"/>
      <w:outlineLvl w:val="0"/>
    </w:pPr>
    <w:rPr>
      <w:color w:val="004F8A"/>
      <w:sz w:val="60"/>
      <w:szCs w:val="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2A2D"/>
    <w:rPr>
      <w:rFonts w:ascii="Helvetica Neue LT Std 55 Roman" w:hAnsi="Helvetica Neue LT Std 55 Roman" w:cs="Bangla Sangam MN"/>
      <w:color w:val="004F8A"/>
      <w:sz w:val="60"/>
      <w:szCs w:val="60"/>
      <w:lang w:bidi="en-US"/>
    </w:rPr>
  </w:style>
  <w:style w:type="character" w:customStyle="1" w:styleId="ProgressCharacterStyle1">
    <w:name w:val="Progress Character Style1"/>
    <w:basedOn w:val="DefaultParagraphFont"/>
    <w:uiPriority w:val="1"/>
    <w:qFormat/>
    <w:rsid w:val="00BB6CBA"/>
    <w:rPr>
      <w:rFonts w:asciiTheme="minorHAnsi" w:hAnsiTheme="minorHAnsi"/>
      <w:b/>
      <w:color w:val="183D5E"/>
      <w:w w:val="85"/>
      <w:sz w:val="18"/>
    </w:rPr>
  </w:style>
  <w:style w:type="character" w:customStyle="1" w:styleId="ProgressCharacterStyle2">
    <w:name w:val="Progress Character Style2"/>
    <w:basedOn w:val="DefaultParagraphFont"/>
    <w:uiPriority w:val="1"/>
    <w:qFormat/>
    <w:rsid w:val="00B534B1"/>
    <w:rPr>
      <w:rFonts w:asciiTheme="minorHAnsi" w:hAnsiTheme="minorHAnsi"/>
      <w:color w:val="0B3B60"/>
      <w:w w:val="85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A2D"/>
    <w:rPr>
      <w:rFonts w:ascii="Times New Roman" w:hAnsi="Times New Roman" w:cs="Times New Roman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A2D"/>
    <w:rPr>
      <w:rFonts w:ascii="Times New Roman" w:hAnsi="Times New Roman" w:cs="Times New Roman"/>
      <w:sz w:val="18"/>
      <w:szCs w:val="18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42A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2A2D"/>
    <w:rPr>
      <w:rFonts w:ascii="Arial" w:hAnsi="Arial" w:cs="Arial"/>
      <w:sz w:val="18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42A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2A2D"/>
    <w:rPr>
      <w:rFonts w:ascii="Arial" w:hAnsi="Arial" w:cs="Arial"/>
      <w:sz w:val="18"/>
      <w:szCs w:val="2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2A2D"/>
    <w:rPr>
      <w:rFonts w:ascii="Helvetica Neue LT Std 75" w:hAnsi="Helvetica Neue LT Std 75"/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742A2D"/>
    <w:rPr>
      <w:rFonts w:ascii="Helvetica Neue LT Std 75" w:hAnsi="Helvetica Neue LT Std 75" w:cs="Bangla Sangam MN"/>
      <w:b/>
      <w:bCs/>
      <w:sz w:val="22"/>
      <w:szCs w:val="22"/>
      <w:lang w:bidi="en-US"/>
    </w:rPr>
  </w:style>
  <w:style w:type="character" w:styleId="Emphasis">
    <w:name w:val="Emphasis"/>
    <w:uiPriority w:val="20"/>
    <w:qFormat/>
    <w:rsid w:val="003102ED"/>
    <w:rPr>
      <w:rFonts w:ascii="Helvetica Neue LT Std 75" w:hAnsi="Helvetica Neue LT Std 75"/>
      <w:b/>
      <w:bCs/>
      <w:color w:val="34BCE2"/>
    </w:rPr>
  </w:style>
  <w:style w:type="character" w:styleId="IntenseEmphasis">
    <w:name w:val="Intense Emphasis"/>
    <w:basedOn w:val="Emphasis"/>
    <w:uiPriority w:val="21"/>
    <w:qFormat/>
    <w:rsid w:val="003102ED"/>
    <w:rPr>
      <w:rFonts w:ascii="Helvetica Neue LT Std 75" w:hAnsi="Helvetica Neue LT Std 75"/>
      <w:b/>
      <w:bCs/>
      <w:color w:val="004F8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ckwell\Downloads\ToolKit_Word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FAD64925206F45AE8BFF8B38A542C5" ma:contentTypeVersion="9" ma:contentTypeDescription="Create a new document." ma:contentTypeScope="" ma:versionID="453bce998336ca53da5c7d15666585ac">
  <xsd:schema xmlns:xsd="http://www.w3.org/2001/XMLSchema" xmlns:xs="http://www.w3.org/2001/XMLSchema" xmlns:p="http://schemas.microsoft.com/office/2006/metadata/properties" xmlns:ns2="fe3cea30-dee8-450a-8b6f-eda8f39c53c9" xmlns:ns3="91f4375f-c5b2-4fae-b269-9754d0bbdfea" targetNamespace="http://schemas.microsoft.com/office/2006/metadata/properties" ma:root="true" ma:fieldsID="7128467c8f7a9765530f9ecc56df88e2" ns2:_="" ns3:_="">
    <xsd:import namespace="fe3cea30-dee8-450a-8b6f-eda8f39c53c9"/>
    <xsd:import namespace="91f4375f-c5b2-4fae-b269-9754d0bbd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cea30-dee8-450a-8b6f-eda8f39c5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f4375f-c5b2-4fae-b269-9754d0bbdf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2BAF5E-2613-41DF-A878-85A8C834E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EB19F0-1414-4941-84C3-9327AC439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3cea30-dee8-450a-8b6f-eda8f39c53c9"/>
    <ds:schemaRef ds:uri="91f4375f-c5b2-4fae-b269-9754d0bbd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63A50D-ACE9-4A14-A05B-534F450E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ToolKit_WordTemplate (1)</Template>
  <TotalTime>134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Rockwell</dc:creator>
  <cp:keywords/>
  <dc:description/>
  <cp:lastModifiedBy>Amanda Rockwell</cp:lastModifiedBy>
  <cp:revision>3</cp:revision>
  <dcterms:created xsi:type="dcterms:W3CDTF">2020-11-02T17:42:00Z</dcterms:created>
  <dcterms:modified xsi:type="dcterms:W3CDTF">2020-11-16T19:58:00Z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0x01010015FAD64925206F45AE8BFF8B38A542C5</vt:lpwstr>
  </property>
</Properties>
</file>